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Taunton and Wellington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Taunton and Wellington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Taunton and Wellington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Taunton and Wellington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Taunton and Wellington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Taunton and Wellington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56.5% </w:t>
      </w:r>
      <w:r w:rsidRPr="004747BF">
        <w:rPr>
          <w:rFonts w:ascii="Libre Franklin Light" w:eastAsia="Times New Roman" w:hAnsi="Libre Franklin Light" w:cs="Calibri Light"/>
        </w:rPr>
        <w:t xml:space="preserve">of those respondents classified as PGSI 8+ in Taunton and Wellington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Taunton and Wellington is estimated to be </w:t>
      </w:r>
      <w:r w:rsidRPr="00773DF7">
        <w:rPr>
          <w:rFonts w:ascii="Libre Franklin Light" w:eastAsia="Times New Roman" w:hAnsi="Libre Franklin Light" w:cs="Calibri Light"/>
          <w:b/>
          <w:bCs/>
          <w:color w:val="C45911" w:themeColor="accent2" w:themeShade="BF"/>
        </w:rPr>
        <w:t xml:space="preserve">£1,582,004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Taunton and Wellington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Taunton and Wellington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Taunton and Wellington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Taunton and Wellington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aunton and Welling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Taunton and Wellington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aunton and Welling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Taunton and Wellington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Taunton and Wellington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aunton and Welling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Taunton and Wellington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Taunton and Wellington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Taunton and Wellington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Taunton and Wellington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Taunton and Wellington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Taunton and Wellington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£1,582,004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Taunton and Wellington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£25,768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£532,902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£38,175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£10,737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£19,684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£954,738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£1,582,004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Taunton and Wellington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Taunton and Wellington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Taunton and Wellington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Taunton and Wellington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Taunton and Wellington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Taunton and Wellington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Taunton and Wellington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Taunton and Wellington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Taunton and Wellington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Taunton and Wellington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Taunton and Wellington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Taunton and Wellington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FD64043-05B0-40D8-8A32-BBF78E35C31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